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46435A" w:rsidRPr="00C017DF" w14:paraId="333C4599" w14:textId="77777777" w:rsidTr="00453ADE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2D0ED57" w14:textId="77777777" w:rsidR="0046435A" w:rsidRPr="006E3F12" w:rsidRDefault="0046435A" w:rsidP="005D3152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2DF866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 w:rsidRPr="005D277D">
              <w:rPr>
                <w:rFonts w:ascii="Arial" w:hAnsi="Arial" w:cs="Arial"/>
                <w:bCs/>
                <w:sz w:val="16"/>
                <w:szCs w:val="20"/>
              </w:rPr>
              <w:t>* M of Junioren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29F3A11" w14:textId="77777777" w:rsidR="0046435A" w:rsidRPr="005D277D" w:rsidRDefault="0046435A" w:rsidP="005D3152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3964A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453ADE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A628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6289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A6289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A628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628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628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628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628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628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628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0294EE2" w14:textId="77777777" w:rsidR="0046435A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C3D7D8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435A" w:rsidRPr="00C017DF" w14:paraId="24C034E5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2A46D56D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67E13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ECFAA0C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FBB4DAC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FABFA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9596A0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46435A" w:rsidRPr="00C017DF" w14:paraId="665FCDA3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CB9F494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4E8C53C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0E33ED3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8EE0F0D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FC43CDD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46435A" w:rsidRPr="00C017DF" w14:paraId="6E7842BA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460E0E0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39FB21E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080D9F9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A3724B0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508737E6" w14:textId="77777777" w:rsidR="0046435A" w:rsidRPr="00C017DF" w:rsidRDefault="0046435A" w:rsidP="005D31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46435A" w:rsidRPr="00C017DF" w14:paraId="6149918D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16A4C10D" w14:textId="77777777" w:rsidR="0046435A" w:rsidRPr="00C017DF" w:rsidRDefault="0046435A" w:rsidP="0046435A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98EBD5B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403174A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5A13373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43F73C9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6435A" w:rsidRPr="00C017DF" w14:paraId="751DA546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E61BC84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689FC2D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69C3D96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2F38B45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4329F80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6435A" w:rsidRPr="00C017DF" w14:paraId="5F53156B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D5A5BFA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E874EE0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E9C50A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2E38C60F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312F47B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1939F405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6435A" w:rsidRPr="00C017DF" w14:paraId="25A124C5" w14:textId="77777777" w:rsidTr="005D3152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1698D27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958DE7F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015C7300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52B477B4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06110C7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56CD862C" w14:textId="77777777" w:rsidR="0046435A" w:rsidRPr="00C017DF" w:rsidRDefault="0046435A" w:rsidP="004643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320C6ACA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5AD9D6C4" w14:textId="77777777" w:rsidTr="00744A50">
        <w:tc>
          <w:tcPr>
            <w:tcW w:w="9494" w:type="dxa"/>
            <w:gridSpan w:val="7"/>
            <w:shd w:val="clear" w:color="auto" w:fill="auto"/>
          </w:tcPr>
          <w:p w14:paraId="21699D54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6BC5601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04B55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AC9F3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65FDE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CAE58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D45EF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CB57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04776622" w14:textId="77777777" w:rsidTr="00D40B8B">
        <w:tc>
          <w:tcPr>
            <w:tcW w:w="1356" w:type="dxa"/>
            <w:shd w:val="clear" w:color="auto" w:fill="auto"/>
          </w:tcPr>
          <w:p w14:paraId="7210FCC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10BF88B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EEC7D2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18AA64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1A9CF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B052E42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40CC9B8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395E2E4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582E3C0A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</w:p>
    <w:p w14:paraId="00C2252D" w14:textId="77777777" w:rsidR="00921A96" w:rsidRPr="008A0098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08C849A8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3318E52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</w:t>
            </w:r>
            <w:r w:rsidR="00947662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Max. 20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oefeningen tellen</w:t>
            </w:r>
          </w:p>
        </w:tc>
        <w:tc>
          <w:tcPr>
            <w:tcW w:w="1168" w:type="dxa"/>
            <w:shd w:val="clear" w:color="auto" w:fill="auto"/>
          </w:tcPr>
          <w:p w14:paraId="5D1BA651" w14:textId="77777777" w:rsidR="00717D6B" w:rsidRPr="00D40B8B" w:rsidRDefault="0038599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5A65112B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06BE741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537984A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7E3E29F" w14:textId="77777777" w:rsidR="00717D6B" w:rsidRPr="00D40B8B" w:rsidRDefault="00947662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0.5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7C79DEA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6A6088D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146F3D1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A8639D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0817A3FF" w14:textId="77777777" w:rsidTr="00D40B8B">
        <w:trPr>
          <w:trHeight w:val="266"/>
        </w:trPr>
        <w:tc>
          <w:tcPr>
            <w:tcW w:w="2464" w:type="dxa"/>
            <w:shd w:val="clear" w:color="auto" w:fill="auto"/>
          </w:tcPr>
          <w:p w14:paraId="72507D54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14E4F02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DDD227E" w14:textId="77777777" w:rsidR="00717D6B" w:rsidRPr="00D40B8B" w:rsidRDefault="00E11645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0.3</w:t>
            </w:r>
          </w:p>
        </w:tc>
        <w:tc>
          <w:tcPr>
            <w:tcW w:w="1168" w:type="dxa"/>
            <w:vMerge/>
            <w:shd w:val="clear" w:color="auto" w:fill="7F7F7F"/>
          </w:tcPr>
          <w:p w14:paraId="178102F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B5B39E9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05C96F5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BC24D2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77508E04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0DFB2FA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E-oefeningen </w:t>
            </w:r>
          </w:p>
        </w:tc>
        <w:tc>
          <w:tcPr>
            <w:tcW w:w="1168" w:type="dxa"/>
            <w:shd w:val="clear" w:color="auto" w:fill="auto"/>
          </w:tcPr>
          <w:p w14:paraId="785FCE1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E73346F" w14:textId="77777777" w:rsidR="00717D6B" w:rsidRPr="00D40B8B" w:rsidRDefault="00E11645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0.1</w:t>
            </w:r>
          </w:p>
        </w:tc>
        <w:tc>
          <w:tcPr>
            <w:tcW w:w="1168" w:type="dxa"/>
            <w:vMerge/>
            <w:shd w:val="clear" w:color="auto" w:fill="7F7F7F"/>
          </w:tcPr>
          <w:p w14:paraId="74AF509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4B317D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65A606B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D5D81F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78C27932" w14:textId="77777777" w:rsidTr="00D40B8B">
        <w:trPr>
          <w:trHeight w:val="266"/>
        </w:trPr>
        <w:tc>
          <w:tcPr>
            <w:tcW w:w="2464" w:type="dxa"/>
            <w:shd w:val="clear" w:color="auto" w:fill="auto"/>
          </w:tcPr>
          <w:p w14:paraId="686517C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094D1AF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shd w:val="clear" w:color="auto" w:fill="auto"/>
          </w:tcPr>
          <w:p w14:paraId="6E100CA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B07038" w14:textId="77777777" w:rsidR="00D40B8B" w:rsidRPr="00D40B8B" w:rsidRDefault="00D40B8B" w:rsidP="00D40B8B">
      <w:pPr>
        <w:rPr>
          <w:vanish/>
        </w:rPr>
      </w:pPr>
    </w:p>
    <w:p w14:paraId="26CDF454" w14:textId="77777777" w:rsidR="00921A96" w:rsidRDefault="00921A96" w:rsidP="00086844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086844" w:rsidRPr="00D40B8B" w14:paraId="0D764B26" w14:textId="77777777" w:rsidTr="00086844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46230824" w14:textId="77777777" w:rsidR="00086844" w:rsidRPr="00D40B8B" w:rsidRDefault="00086844" w:rsidP="000868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48FC2DCF" w14:textId="77777777" w:rsidR="00086844" w:rsidRPr="00D40B8B" w:rsidRDefault="00086844" w:rsidP="00086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0E2DA854" w14:textId="77777777" w:rsidR="00086844" w:rsidRDefault="00086844" w:rsidP="0008684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089F68D9" w14:textId="77777777" w:rsidR="00086844" w:rsidRDefault="00086844" w:rsidP="0008684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6860780" w14:textId="77777777" w:rsidR="00086844" w:rsidRPr="008A74E4" w:rsidRDefault="00086844" w:rsidP="00086844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086844" w:rsidRPr="00170EA2" w14:paraId="538B1B9E" w14:textId="77777777" w:rsidTr="008616CB">
        <w:tc>
          <w:tcPr>
            <w:tcW w:w="2802" w:type="dxa"/>
            <w:shd w:val="clear" w:color="auto" w:fill="auto"/>
          </w:tcPr>
          <w:p w14:paraId="3EDA9BF5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639DD367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38C4089C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086844" w:rsidRPr="00170EA2" w14:paraId="15CD10E4" w14:textId="77777777" w:rsidTr="008616CB">
        <w:tc>
          <w:tcPr>
            <w:tcW w:w="2802" w:type="dxa"/>
            <w:shd w:val="clear" w:color="auto" w:fill="auto"/>
          </w:tcPr>
          <w:p w14:paraId="1AAF592A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53FC4ECA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11676D82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E0CAB3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0DC8D3" w14:textId="77777777" w:rsidR="00086844" w:rsidRPr="00170EA2" w:rsidRDefault="00086844" w:rsidP="00086844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086844" w:rsidRPr="00170EA2" w14:paraId="78D26B68" w14:textId="77777777" w:rsidTr="008616CB">
        <w:tc>
          <w:tcPr>
            <w:tcW w:w="1164" w:type="dxa"/>
            <w:shd w:val="clear" w:color="auto" w:fill="auto"/>
          </w:tcPr>
          <w:p w14:paraId="66DE4A39" w14:textId="77777777" w:rsidR="00086844" w:rsidRPr="00170EA2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B6F7AE7" w14:textId="77777777" w:rsidR="00086844" w:rsidRDefault="00086844" w:rsidP="00086844">
      <w:pPr>
        <w:rPr>
          <w:rFonts w:ascii="Arial" w:hAnsi="Arial" w:cs="Arial"/>
          <w:b/>
          <w:bCs/>
          <w:sz w:val="20"/>
          <w:szCs w:val="20"/>
        </w:rPr>
      </w:pPr>
    </w:p>
    <w:p w14:paraId="3ECACF27" w14:textId="77777777" w:rsidR="00086844" w:rsidRDefault="00086844" w:rsidP="0008684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086844" w:rsidRPr="00744A50" w14:paraId="4E1F4AFD" w14:textId="77777777" w:rsidTr="008616CB">
        <w:tc>
          <w:tcPr>
            <w:tcW w:w="4928" w:type="dxa"/>
            <w:shd w:val="clear" w:color="auto" w:fill="auto"/>
          </w:tcPr>
          <w:p w14:paraId="0579DFD7" w14:textId="77777777" w:rsidR="00086844" w:rsidRPr="00744A50" w:rsidRDefault="00086844" w:rsidP="008616C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2F8CF853" w14:textId="77777777" w:rsidR="00086844" w:rsidRPr="00744A50" w:rsidRDefault="00086844" w:rsidP="008616C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18CA6A7" w14:textId="77777777" w:rsidR="00086844" w:rsidRDefault="001F79BB" w:rsidP="001F79BB">
      <w:pPr>
        <w:tabs>
          <w:tab w:val="left" w:pos="117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2BE206DF" w14:textId="77777777" w:rsidR="00086844" w:rsidRDefault="00086844" w:rsidP="00086844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86844" w:rsidRPr="00D40B8B" w14:paraId="0261F8E1" w14:textId="77777777" w:rsidTr="008616CB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192E6751" w14:textId="77777777" w:rsidR="00086844" w:rsidRPr="00D40B8B" w:rsidRDefault="00086844" w:rsidP="008616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243E3AC9" w14:textId="77777777" w:rsidR="00086844" w:rsidRPr="00D40B8B" w:rsidRDefault="00086844" w:rsidP="00861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3958AA3" w14:textId="77777777" w:rsidR="00086844" w:rsidRDefault="00086844" w:rsidP="0008684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F439DB" w14:textId="77777777" w:rsidR="00086844" w:rsidRDefault="00086844" w:rsidP="00086844">
      <w:pPr>
        <w:rPr>
          <w:rFonts w:ascii="Arial" w:hAnsi="Arial" w:cs="Arial"/>
          <w:b/>
          <w:bCs/>
          <w:sz w:val="20"/>
          <w:szCs w:val="20"/>
        </w:rPr>
      </w:pPr>
    </w:p>
    <w:p w14:paraId="265C383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7B191D5B" w14:textId="77777777" w:rsidTr="008A0098">
        <w:tc>
          <w:tcPr>
            <w:tcW w:w="3544" w:type="dxa"/>
            <w:shd w:val="clear" w:color="auto" w:fill="auto"/>
            <w:vAlign w:val="center"/>
          </w:tcPr>
          <w:p w14:paraId="3AE5E412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85991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>echniek</w:t>
            </w:r>
          </w:p>
          <w:p w14:paraId="206B6450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52F42415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82333" w14:textId="77777777" w:rsidR="001F79BB" w:rsidRDefault="001F79BB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ABB07D0" w14:textId="77777777" w:rsidR="00227773" w:rsidRPr="00AC5736" w:rsidRDefault="001F79BB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34277774">
          <v:line id="_x0000_s2071" style="position:absolute;z-index:1" from="-31.25pt,16.4pt" to="526.75pt,16.4pt">
            <v:stroke dashstyle="1 1" endcap="round"/>
          </v:line>
        </w:pict>
      </w:r>
      <w:r w:rsidR="00C017DF" w:rsidRPr="00C017DF">
        <w:rPr>
          <w:rFonts w:ascii="Arial" w:hAnsi="Arial" w:cs="Arial"/>
          <w:b/>
          <w:bCs/>
          <w:noProof/>
          <w:sz w:val="20"/>
          <w:szCs w:val="20"/>
        </w:rPr>
        <w:pict w14:anchorId="691E5C27">
          <v:line id="_x0000_s2073" style="position:absolute;z-index:3" from="87pt,7pt" to="204pt,7pt"/>
        </w:pict>
      </w:r>
      <w:r w:rsidR="00C017DF" w:rsidRPr="00C017DF">
        <w:rPr>
          <w:rFonts w:ascii="Arial" w:hAnsi="Arial" w:cs="Arial"/>
          <w:b/>
          <w:bCs/>
          <w:noProof/>
          <w:sz w:val="20"/>
          <w:szCs w:val="20"/>
        </w:rPr>
        <w:pict w14:anchorId="4CC23B27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4C7D4D">
      <w:headerReference w:type="default" r:id="rId11"/>
      <w:footerReference w:type="even" r:id="rId12"/>
      <w:footerReference w:type="default" r:id="rId13"/>
      <w:pgSz w:w="11906" w:h="16838"/>
      <w:pgMar w:top="2836" w:right="1418" w:bottom="993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6C82" w14:textId="77777777" w:rsidR="004C7D4D" w:rsidRDefault="004C7D4D">
      <w:r>
        <w:separator/>
      </w:r>
    </w:p>
  </w:endnote>
  <w:endnote w:type="continuationSeparator" w:id="0">
    <w:p w14:paraId="2B2ABE5D" w14:textId="77777777" w:rsidR="004C7D4D" w:rsidRDefault="004C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D62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E1772C0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E200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D36DBB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523C0E5D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64FFE2FE" w14:textId="6A9C675D" w:rsidR="0050736E" w:rsidRPr="00453ADE" w:rsidRDefault="001F79BB" w:rsidP="00453ADE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CC2893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EBC55" w14:textId="77777777" w:rsidR="004C7D4D" w:rsidRDefault="004C7D4D">
      <w:r>
        <w:separator/>
      </w:r>
    </w:p>
  </w:footnote>
  <w:footnote w:type="continuationSeparator" w:id="0">
    <w:p w14:paraId="575FD394" w14:textId="77777777" w:rsidR="004C7D4D" w:rsidRDefault="004C7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BF0B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23F5000F" w14:textId="77777777" w:rsidR="0050736E" w:rsidRPr="00D436E8" w:rsidRDefault="00453ADE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1B2BB2DA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6791B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1F313EE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3F47A5E5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46435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3AB42AF1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2CE036D8" w14:textId="77777777" w:rsidR="0046435A" w:rsidRPr="00D7052B" w:rsidRDefault="00B37B75" w:rsidP="0046435A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B0F43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Team </w:t>
                </w:r>
              </w:p>
              <w:p w14:paraId="30A4C766" w14:textId="77777777" w:rsidR="009B0F43" w:rsidRPr="00D7052B" w:rsidRDefault="009B0F43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0389081">
    <w:abstractNumId w:val="2"/>
  </w:num>
  <w:num w:numId="2" w16cid:durableId="301739800">
    <w:abstractNumId w:val="8"/>
  </w:num>
  <w:num w:numId="3" w16cid:durableId="1957757157">
    <w:abstractNumId w:val="3"/>
  </w:num>
  <w:num w:numId="4" w16cid:durableId="2062438475">
    <w:abstractNumId w:val="12"/>
  </w:num>
  <w:num w:numId="5" w16cid:durableId="449056890">
    <w:abstractNumId w:val="10"/>
  </w:num>
  <w:num w:numId="6" w16cid:durableId="1263151806">
    <w:abstractNumId w:val="9"/>
  </w:num>
  <w:num w:numId="7" w16cid:durableId="2082829925">
    <w:abstractNumId w:val="5"/>
  </w:num>
  <w:num w:numId="8" w16cid:durableId="1113816852">
    <w:abstractNumId w:val="4"/>
  </w:num>
  <w:num w:numId="9" w16cid:durableId="128939241">
    <w:abstractNumId w:val="11"/>
  </w:num>
  <w:num w:numId="10" w16cid:durableId="1846239444">
    <w:abstractNumId w:val="6"/>
  </w:num>
  <w:num w:numId="11" w16cid:durableId="179467014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314837732">
    <w:abstractNumId w:val="7"/>
  </w:num>
  <w:num w:numId="13" w16cid:durableId="1924098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HixTF8YthxjQtxV/C89anHXaJh9+o6LlnCbaUfHKclkrFDQNYYIAEuGvWZ9r0HxPs4uHzVrlDrS4BtfD6UUAYg==" w:salt="QG5hF3YEfekKvJL+XT1Uo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541F"/>
    <w:rsid w:val="00007C58"/>
    <w:rsid w:val="0002120F"/>
    <w:rsid w:val="00024F30"/>
    <w:rsid w:val="00034ADF"/>
    <w:rsid w:val="0007751E"/>
    <w:rsid w:val="00086844"/>
    <w:rsid w:val="000B4204"/>
    <w:rsid w:val="000D21A6"/>
    <w:rsid w:val="000E7734"/>
    <w:rsid w:val="00124764"/>
    <w:rsid w:val="001A5483"/>
    <w:rsid w:val="001F79BB"/>
    <w:rsid w:val="00227773"/>
    <w:rsid w:val="00254188"/>
    <w:rsid w:val="00255C21"/>
    <w:rsid w:val="00261787"/>
    <w:rsid w:val="002715D6"/>
    <w:rsid w:val="0029781C"/>
    <w:rsid w:val="00347475"/>
    <w:rsid w:val="00365959"/>
    <w:rsid w:val="003747C1"/>
    <w:rsid w:val="00385991"/>
    <w:rsid w:val="003943FF"/>
    <w:rsid w:val="00395EFA"/>
    <w:rsid w:val="003E3299"/>
    <w:rsid w:val="003F47E9"/>
    <w:rsid w:val="00403C13"/>
    <w:rsid w:val="00453ADE"/>
    <w:rsid w:val="0046435A"/>
    <w:rsid w:val="00482264"/>
    <w:rsid w:val="00487D43"/>
    <w:rsid w:val="004C7D4D"/>
    <w:rsid w:val="0050736E"/>
    <w:rsid w:val="005441DD"/>
    <w:rsid w:val="0054511E"/>
    <w:rsid w:val="005538BF"/>
    <w:rsid w:val="00570332"/>
    <w:rsid w:val="00580B78"/>
    <w:rsid w:val="005C1E53"/>
    <w:rsid w:val="005D3152"/>
    <w:rsid w:val="005F5674"/>
    <w:rsid w:val="00615814"/>
    <w:rsid w:val="006705FA"/>
    <w:rsid w:val="006B7AE8"/>
    <w:rsid w:val="006C07D3"/>
    <w:rsid w:val="006C6AF4"/>
    <w:rsid w:val="006E36AA"/>
    <w:rsid w:val="00717D6B"/>
    <w:rsid w:val="00730546"/>
    <w:rsid w:val="00744A50"/>
    <w:rsid w:val="00744E7C"/>
    <w:rsid w:val="00750623"/>
    <w:rsid w:val="00786B44"/>
    <w:rsid w:val="00823A72"/>
    <w:rsid w:val="00837B03"/>
    <w:rsid w:val="008616CB"/>
    <w:rsid w:val="008775D5"/>
    <w:rsid w:val="00881EF6"/>
    <w:rsid w:val="008826C9"/>
    <w:rsid w:val="008A0098"/>
    <w:rsid w:val="008D0AEE"/>
    <w:rsid w:val="0090196A"/>
    <w:rsid w:val="00921A96"/>
    <w:rsid w:val="00947662"/>
    <w:rsid w:val="00974547"/>
    <w:rsid w:val="009A0B8C"/>
    <w:rsid w:val="009B0F43"/>
    <w:rsid w:val="009D7208"/>
    <w:rsid w:val="00A00732"/>
    <w:rsid w:val="00A30C1B"/>
    <w:rsid w:val="00A33E3E"/>
    <w:rsid w:val="00A62894"/>
    <w:rsid w:val="00A81890"/>
    <w:rsid w:val="00AB0061"/>
    <w:rsid w:val="00AB3BC5"/>
    <w:rsid w:val="00AC3BFC"/>
    <w:rsid w:val="00AC5736"/>
    <w:rsid w:val="00AF638E"/>
    <w:rsid w:val="00B37B75"/>
    <w:rsid w:val="00B40CDD"/>
    <w:rsid w:val="00B867E7"/>
    <w:rsid w:val="00B92AFE"/>
    <w:rsid w:val="00BA68A0"/>
    <w:rsid w:val="00BB71B8"/>
    <w:rsid w:val="00BC4F8C"/>
    <w:rsid w:val="00BF1144"/>
    <w:rsid w:val="00C017DF"/>
    <w:rsid w:val="00C5793A"/>
    <w:rsid w:val="00C62492"/>
    <w:rsid w:val="00CC2893"/>
    <w:rsid w:val="00CF5B5D"/>
    <w:rsid w:val="00D277FB"/>
    <w:rsid w:val="00D36DBB"/>
    <w:rsid w:val="00D40B8B"/>
    <w:rsid w:val="00D436E8"/>
    <w:rsid w:val="00D7052B"/>
    <w:rsid w:val="00DA5D3F"/>
    <w:rsid w:val="00DB7EF0"/>
    <w:rsid w:val="00E11645"/>
    <w:rsid w:val="00E80E79"/>
    <w:rsid w:val="00EA7502"/>
    <w:rsid w:val="00F05945"/>
    <w:rsid w:val="00F26A9E"/>
    <w:rsid w:val="00F54B0D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B79A3D6"/>
  <w15:chartTrackingRefBased/>
  <w15:docId w15:val="{9E06F6BD-7022-46DC-8387-D84DEF34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2F6C827-2B40-4A29-8A38-0B235AF46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88350-01D1-4EE6-B4A4-E920504759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8AD3365-B15E-4EDB-97E7-577D1CA6BD6E}"/>
</file>

<file path=customXml/itemProps4.xml><?xml version="1.0" encoding="utf-8"?>
<ds:datastoreItem xmlns:ds="http://schemas.openxmlformats.org/officeDocument/2006/customXml" ds:itemID="{61629280-1A7D-4888-997F-1165723DCEA3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protocol-kur-techniek-team-m-junioren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2024-02-26T13:05:00Z</dcterms:created>
  <dcterms:modified xsi:type="dcterms:W3CDTF">2024-02-26T13:05:00Z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